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AB3" w:rsidRDefault="008C2AB3" w:rsidP="008C2A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BOTELER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8C2AB3" w:rsidRDefault="008C2AB3" w:rsidP="008C2A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Arnold, Nottinghamshire. Husbandman.</w:t>
      </w:r>
    </w:p>
    <w:p w:rsidR="008C2AB3" w:rsidRDefault="008C2AB3" w:rsidP="008C2A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2AB3" w:rsidRDefault="008C2AB3" w:rsidP="008C2A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2AB3" w:rsidRDefault="008C2AB3" w:rsidP="008C2AB3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his wife, Margaret(q.v.), as the executors of Reginald </w:t>
      </w:r>
      <w:proofErr w:type="spellStart"/>
      <w:r>
        <w:rPr>
          <w:rFonts w:ascii="Times New Roman" w:hAnsi="Times New Roman" w:cs="Times New Roman"/>
          <w:sz w:val="24"/>
          <w:szCs w:val="24"/>
        </w:rPr>
        <w:t>Moton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brought a plaint of debt against him,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Balard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Clyfton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all of Arnold, Nottinghamshire.</w:t>
      </w:r>
    </w:p>
    <w:p w:rsidR="008C2AB3" w:rsidRDefault="008C2AB3" w:rsidP="008C2A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2AB3" w:rsidRDefault="008C2AB3" w:rsidP="008C2A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2AB3" w:rsidRDefault="008C2AB3" w:rsidP="008C2A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2016</w:t>
      </w:r>
    </w:p>
    <w:p w:rsidR="006B2F86" w:rsidRPr="00E71FC3" w:rsidRDefault="008C2A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AB3" w:rsidRDefault="008C2AB3" w:rsidP="00E71FC3">
      <w:pPr>
        <w:spacing w:after="0" w:line="240" w:lineRule="auto"/>
      </w:pPr>
      <w:r>
        <w:separator/>
      </w:r>
    </w:p>
  </w:endnote>
  <w:endnote w:type="continuationSeparator" w:id="0">
    <w:p w:rsidR="008C2AB3" w:rsidRDefault="008C2A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AB3" w:rsidRDefault="008C2AB3" w:rsidP="00E71FC3">
      <w:pPr>
        <w:spacing w:after="0" w:line="240" w:lineRule="auto"/>
      </w:pPr>
      <w:r>
        <w:separator/>
      </w:r>
    </w:p>
  </w:footnote>
  <w:footnote w:type="continuationSeparator" w:id="0">
    <w:p w:rsidR="008C2AB3" w:rsidRDefault="008C2A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AB3"/>
    <w:rsid w:val="008C2AB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B334FB-6127-4173-A92D-9A4CF0FFF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2016-03-15T21:01:00Z</dcterms:created>
  <dcterms:modified xsi:type="dcterms:W3CDTF">2016-03-15T21:02:00Z</dcterms:modified>
</cp:coreProperties>
</file>